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60DA6" w14:textId="0E907B28" w:rsidR="000D6110" w:rsidRDefault="000D6110" w:rsidP="000D6110">
      <w:pPr>
        <w:pStyle w:val="NoSpacing"/>
        <w:rPr>
          <w:rFonts w:ascii="Times New Roman" w:hAnsi="Times New Roman" w:cs="Times New Roman"/>
          <w:sz w:val="24"/>
          <w:szCs w:val="24"/>
        </w:rPr>
      </w:pPr>
      <w:r>
        <w:rPr>
          <w:rFonts w:ascii="Times New Roman" w:hAnsi="Times New Roman" w:cs="Times New Roman"/>
          <w:sz w:val="24"/>
          <w:szCs w:val="24"/>
          <w:u w:val="single"/>
        </w:rPr>
        <w:t>John AMELL</w:t>
      </w:r>
      <w:r w:rsidR="00882B61">
        <w:rPr>
          <w:rFonts w:ascii="Times New Roman" w:hAnsi="Times New Roman" w:cs="Times New Roman"/>
          <w:sz w:val="24"/>
          <w:szCs w:val="24"/>
          <w:u w:val="single"/>
        </w:rPr>
        <w:t>, the elder</w:t>
      </w:r>
      <w:r>
        <w:rPr>
          <w:rFonts w:ascii="Times New Roman" w:hAnsi="Times New Roman" w:cs="Times New Roman"/>
          <w:sz w:val="24"/>
          <w:szCs w:val="24"/>
        </w:rPr>
        <w:t xml:space="preserve">     (</w:t>
      </w:r>
      <w:r w:rsidR="00882B61">
        <w:rPr>
          <w:rFonts w:ascii="Times New Roman" w:hAnsi="Times New Roman" w:cs="Times New Roman"/>
          <w:sz w:val="24"/>
          <w:szCs w:val="24"/>
        </w:rPr>
        <w:t>d.1473)</w:t>
      </w:r>
    </w:p>
    <w:p w14:paraId="7E06753D" w14:textId="3CA3244B" w:rsidR="000D6110" w:rsidRDefault="000D6110" w:rsidP="000D6110">
      <w:pPr>
        <w:pStyle w:val="NoSpacing"/>
        <w:rPr>
          <w:rFonts w:ascii="Times New Roman" w:hAnsi="Times New Roman" w:cs="Times New Roman"/>
          <w:sz w:val="24"/>
          <w:szCs w:val="24"/>
        </w:rPr>
      </w:pPr>
      <w:r>
        <w:rPr>
          <w:rFonts w:ascii="Times New Roman" w:hAnsi="Times New Roman" w:cs="Times New Roman"/>
          <w:sz w:val="24"/>
          <w:szCs w:val="24"/>
        </w:rPr>
        <w:t>of London. Cutler.</w:t>
      </w:r>
    </w:p>
    <w:p w14:paraId="59B43127" w14:textId="70CE9230" w:rsidR="00882B61" w:rsidRDefault="00882B61" w:rsidP="000D6110">
      <w:pPr>
        <w:pStyle w:val="NoSpacing"/>
        <w:rPr>
          <w:rFonts w:ascii="Times New Roman" w:hAnsi="Times New Roman" w:cs="Times New Roman"/>
          <w:sz w:val="24"/>
          <w:szCs w:val="24"/>
        </w:rPr>
      </w:pPr>
    </w:p>
    <w:p w14:paraId="3FCB204B" w14:textId="6EA2A39A" w:rsidR="00882B61" w:rsidRDefault="00882B61" w:rsidP="000D6110">
      <w:pPr>
        <w:pStyle w:val="NoSpacing"/>
        <w:rPr>
          <w:rFonts w:ascii="Times New Roman" w:hAnsi="Times New Roman" w:cs="Times New Roman"/>
          <w:sz w:val="24"/>
          <w:szCs w:val="24"/>
        </w:rPr>
      </w:pPr>
    </w:p>
    <w:p w14:paraId="706B3A49" w14:textId="0AB138D1" w:rsidR="00882B61" w:rsidRDefault="00882B61" w:rsidP="000D6110">
      <w:pPr>
        <w:pStyle w:val="NoSpacing"/>
        <w:rPr>
          <w:rFonts w:ascii="Times New Roman" w:hAnsi="Times New Roman" w:cs="Times New Roman"/>
          <w:sz w:val="24"/>
          <w:szCs w:val="24"/>
        </w:rPr>
      </w:pPr>
      <w:r>
        <w:rPr>
          <w:rFonts w:ascii="Times New Roman" w:hAnsi="Times New Roman" w:cs="Times New Roman"/>
          <w:sz w:val="24"/>
          <w:szCs w:val="24"/>
        </w:rPr>
        <w:t>= Joan.</w:t>
      </w:r>
    </w:p>
    <w:p w14:paraId="057D73CB" w14:textId="77777777" w:rsidR="00882B61" w:rsidRDefault="00882B61" w:rsidP="00882B61">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w:t>
      </w:r>
    </w:p>
    <w:p w14:paraId="38CFE7F2" w14:textId="77777777" w:rsidR="00882B61" w:rsidRDefault="00882B61" w:rsidP="00882B61">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Biographical Notices of Early London Cutlers” by Charles Welch vol.I published by</w:t>
      </w:r>
    </w:p>
    <w:p w14:paraId="4BDD57C8" w14:textId="57D1631B" w:rsidR="00882B61" w:rsidRDefault="00882B61" w:rsidP="000D6110">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the Cutlers’ Company 1916 p.195)</w:t>
      </w:r>
    </w:p>
    <w:p w14:paraId="16D3D7C8" w14:textId="5809C662" w:rsidR="00882B61" w:rsidRDefault="00882B61" w:rsidP="000D6110">
      <w:pPr>
        <w:pStyle w:val="NoSpacing"/>
        <w:rPr>
          <w:rFonts w:ascii="Times New Roman" w:eastAsia="Times New Roman" w:hAnsi="Times New Roman" w:cs="Times New Roman"/>
          <w:sz w:val="24"/>
          <w:szCs w:val="24"/>
        </w:rPr>
      </w:pPr>
    </w:p>
    <w:p w14:paraId="0A0C7652" w14:textId="1B23DDAA" w:rsidR="00882B61" w:rsidRDefault="00882B61" w:rsidP="000D6110">
      <w:pPr>
        <w:pStyle w:val="NoSpacing"/>
        <w:rPr>
          <w:rFonts w:ascii="Times New Roman" w:eastAsia="Times New Roman" w:hAnsi="Times New Roman" w:cs="Times New Roman"/>
          <w:sz w:val="24"/>
          <w:szCs w:val="24"/>
        </w:rPr>
      </w:pPr>
    </w:p>
    <w:p w14:paraId="49FB8D3C" w14:textId="5C6CD37A" w:rsidR="00882B61" w:rsidRPr="00882B61" w:rsidRDefault="00882B61" w:rsidP="000D6110">
      <w:pPr>
        <w:pStyle w:val="NoSpacing"/>
        <w:rPr>
          <w:rFonts w:ascii="Times New Roman" w:hAnsi="Times New Roman" w:cs="Times New Roman"/>
          <w:sz w:val="24"/>
          <w:szCs w:val="24"/>
        </w:rPr>
      </w:pPr>
      <w:r>
        <w:rPr>
          <w:rFonts w:ascii="Times New Roman" w:eastAsia="Times New Roman" w:hAnsi="Times New Roman" w:cs="Times New Roman"/>
          <w:sz w:val="24"/>
          <w:szCs w:val="24"/>
        </w:rPr>
        <w:t>He had a sister, Margaret Holeway(q.v.).   (ibid.)</w:t>
      </w:r>
    </w:p>
    <w:p w14:paraId="58CCA07E" w14:textId="77777777" w:rsidR="000D6110" w:rsidRDefault="000D6110" w:rsidP="000D6110">
      <w:pPr>
        <w:pStyle w:val="NoSpacing"/>
        <w:rPr>
          <w:rFonts w:ascii="Times New Roman" w:hAnsi="Times New Roman" w:cs="Times New Roman"/>
          <w:sz w:val="24"/>
          <w:szCs w:val="24"/>
        </w:rPr>
      </w:pPr>
    </w:p>
    <w:p w14:paraId="3D35DB03" w14:textId="4BC117EA" w:rsidR="000D6110" w:rsidRDefault="000D6110" w:rsidP="000D6110">
      <w:pPr>
        <w:pStyle w:val="NoSpacing"/>
        <w:rPr>
          <w:rFonts w:ascii="Times New Roman" w:hAnsi="Times New Roman" w:cs="Times New Roman"/>
          <w:sz w:val="24"/>
          <w:szCs w:val="24"/>
        </w:rPr>
      </w:pPr>
    </w:p>
    <w:p w14:paraId="49BF3F1A" w14:textId="3F2B5108" w:rsidR="00210961" w:rsidRDefault="00210961" w:rsidP="000D6110">
      <w:pPr>
        <w:pStyle w:val="NoSpacing"/>
        <w:rPr>
          <w:rFonts w:ascii="Times New Roman" w:hAnsi="Times New Roman" w:cs="Times New Roman"/>
          <w:sz w:val="24"/>
          <w:szCs w:val="24"/>
        </w:rPr>
      </w:pPr>
      <w:r>
        <w:rPr>
          <w:rFonts w:ascii="Times New Roman" w:hAnsi="Times New Roman" w:cs="Times New Roman"/>
          <w:sz w:val="24"/>
          <w:szCs w:val="24"/>
        </w:rPr>
        <w:t>27 Jun.1441</w:t>
      </w:r>
      <w:r>
        <w:rPr>
          <w:rFonts w:ascii="Times New Roman" w:hAnsi="Times New Roman" w:cs="Times New Roman"/>
          <w:sz w:val="24"/>
          <w:szCs w:val="24"/>
        </w:rPr>
        <w:tab/>
        <w:t>He was elected a Warden of the Cutlers’ Company.  (ibid.p.244)</w:t>
      </w:r>
    </w:p>
    <w:p w14:paraId="561FE8BE" w14:textId="77777777" w:rsidR="000D6110" w:rsidRPr="00007E9A" w:rsidRDefault="000D6110" w:rsidP="000D6110">
      <w:pPr>
        <w:pStyle w:val="NoSpacing"/>
        <w:rPr>
          <w:rFonts w:ascii="Times New Roman" w:hAnsi="Times New Roman" w:cs="Times New Roman"/>
          <w:sz w:val="24"/>
          <w:szCs w:val="24"/>
        </w:rPr>
      </w:pPr>
      <w:r>
        <w:rPr>
          <w:rFonts w:ascii="Times New Roman" w:hAnsi="Times New Roman" w:cs="Times New Roman"/>
          <w:sz w:val="24"/>
          <w:szCs w:val="24"/>
        </w:rPr>
        <w:t xml:space="preserve">         1442-5</w:t>
      </w:r>
      <w:r>
        <w:rPr>
          <w:rFonts w:ascii="Times New Roman" w:hAnsi="Times New Roman" w:cs="Times New Roman"/>
          <w:sz w:val="24"/>
          <w:szCs w:val="24"/>
        </w:rPr>
        <w:tab/>
        <w:t xml:space="preserve">He had apprentices, called John Payn(q.v.) and Walter Pilsty(q.v.). </w:t>
      </w:r>
    </w:p>
    <w:p w14:paraId="21309505" w14:textId="70BE3713" w:rsidR="000D6110" w:rsidRDefault="000D6110" w:rsidP="000D611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(London Apprenticeship Abstracts 1442-1850)</w:t>
      </w:r>
    </w:p>
    <w:p w14:paraId="4C53BA54" w14:textId="247E24D9" w:rsidR="00882B61" w:rsidRDefault="00882B61" w:rsidP="000D6110">
      <w:pPr>
        <w:pStyle w:val="NoSpacing"/>
        <w:rPr>
          <w:rFonts w:ascii="Times New Roman" w:hAnsi="Times New Roman" w:cs="Times New Roman"/>
          <w:sz w:val="24"/>
          <w:szCs w:val="24"/>
        </w:rPr>
      </w:pPr>
      <w:r>
        <w:rPr>
          <w:rFonts w:ascii="Times New Roman" w:hAnsi="Times New Roman" w:cs="Times New Roman"/>
          <w:sz w:val="24"/>
          <w:szCs w:val="24"/>
        </w:rPr>
        <w:t xml:space="preserve">         1443-4</w:t>
      </w:r>
      <w:r>
        <w:rPr>
          <w:rFonts w:ascii="Times New Roman" w:hAnsi="Times New Roman" w:cs="Times New Roman"/>
          <w:sz w:val="24"/>
          <w:szCs w:val="24"/>
        </w:rPr>
        <w:tab/>
        <w:t>He was a liveryman of the Cutlers’ Company.</w:t>
      </w:r>
    </w:p>
    <w:p w14:paraId="6771EB7F" w14:textId="73B3F588" w:rsidR="00407BD9" w:rsidRDefault="00882B61" w:rsidP="00407BD9">
      <w:pPr>
        <w:pStyle w:val="NoSpacing"/>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p.195)</w:t>
      </w:r>
    </w:p>
    <w:p w14:paraId="59DF68AD" w14:textId="314E6357" w:rsidR="00AE5D1C" w:rsidRDefault="00AE5D1C" w:rsidP="00AE5D1C">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ab/>
        <w:t>1451</w:t>
      </w:r>
      <w:r>
        <w:rPr>
          <w:rFonts w:ascii="Times New Roman" w:eastAsia="Times New Roman" w:hAnsi="Times New Roman" w:cs="Times New Roman"/>
          <w:sz w:val="24"/>
          <w:szCs w:val="24"/>
        </w:rPr>
        <w:tab/>
        <w:t>He became a Warden of the Cutlers’ Company.   (ibid.p.244)</w:t>
      </w:r>
    </w:p>
    <w:p w14:paraId="7E86A9B9" w14:textId="31819C4B" w:rsidR="00882B61" w:rsidRDefault="00882B61" w:rsidP="00882B61">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1452-3</w:t>
      </w:r>
      <w:r>
        <w:rPr>
          <w:rFonts w:ascii="Times New Roman" w:eastAsia="Times New Roman" w:hAnsi="Times New Roman" w:cs="Times New Roman"/>
          <w:sz w:val="24"/>
          <w:szCs w:val="24"/>
        </w:rPr>
        <w:tab/>
        <w:t>He was Junior Warden of the Cutlers’ Company.  (ibid.</w:t>
      </w:r>
      <w:r w:rsidR="00AE5D1C">
        <w:rPr>
          <w:rFonts w:ascii="Times New Roman" w:eastAsia="Times New Roman" w:hAnsi="Times New Roman" w:cs="Times New Roman"/>
          <w:sz w:val="24"/>
          <w:szCs w:val="24"/>
        </w:rPr>
        <w:t xml:space="preserve"> p.195)</w:t>
      </w:r>
    </w:p>
    <w:p w14:paraId="4AC7A4D1" w14:textId="77777777" w:rsidR="00600E02" w:rsidRPr="00600E02" w:rsidRDefault="00600E02" w:rsidP="00600E02">
      <w:pPr>
        <w:pStyle w:val="NoSpacing"/>
        <w:rPr>
          <w:rFonts w:ascii="Times New Roman" w:hAnsi="Times New Roman" w:cs="Times New Roman"/>
          <w:sz w:val="24"/>
          <w:szCs w:val="24"/>
        </w:rPr>
      </w:pPr>
      <w:r w:rsidRPr="00600E02">
        <w:rPr>
          <w:rFonts w:ascii="Times New Roman" w:hAnsi="Times New Roman" w:cs="Times New Roman"/>
          <w:sz w:val="24"/>
          <w:szCs w:val="24"/>
        </w:rPr>
        <w:t xml:space="preserve">         1456-7</w:t>
      </w:r>
      <w:r w:rsidRPr="00600E02">
        <w:rPr>
          <w:rFonts w:ascii="Times New Roman" w:hAnsi="Times New Roman" w:cs="Times New Roman"/>
          <w:sz w:val="24"/>
          <w:szCs w:val="24"/>
        </w:rPr>
        <w:tab/>
        <w:t>He was fined 12d for buying and selling with aliens.</w:t>
      </w:r>
    </w:p>
    <w:p w14:paraId="2C9829EE" w14:textId="6FC1A9C8" w:rsidR="00600E02" w:rsidRPr="00600E02" w:rsidRDefault="00600E02" w:rsidP="00600E02">
      <w:pPr>
        <w:pStyle w:val="NoSpacing"/>
        <w:ind w:left="1440"/>
        <w:rPr>
          <w:rFonts w:ascii="Times New Roman" w:eastAsia="Times New Roman" w:hAnsi="Times New Roman" w:cs="Times New Roman"/>
          <w:sz w:val="24"/>
          <w:szCs w:val="24"/>
        </w:rPr>
      </w:pPr>
      <w:r w:rsidRPr="00600E02">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p.172)</w:t>
      </w:r>
    </w:p>
    <w:p w14:paraId="21BDBCA3" w14:textId="77777777" w:rsidR="00407BD9" w:rsidRPr="00E903AC" w:rsidRDefault="00407BD9" w:rsidP="00407BD9">
      <w:pPr>
        <w:pStyle w:val="NoSpacing"/>
        <w:rPr>
          <w:rFonts w:ascii="Times New Roman" w:hAnsi="Times New Roman" w:cs="Times New Roman"/>
          <w:sz w:val="24"/>
          <w:szCs w:val="24"/>
        </w:rPr>
      </w:pPr>
      <w:r w:rsidRPr="00E903AC">
        <w:rPr>
          <w:rFonts w:ascii="Times New Roman" w:hAnsi="Times New Roman" w:cs="Times New Roman"/>
          <w:sz w:val="24"/>
          <w:szCs w:val="24"/>
        </w:rPr>
        <w:t xml:space="preserve">29 Aug.1458 </w:t>
      </w:r>
      <w:r>
        <w:rPr>
          <w:rFonts w:ascii="Times New Roman" w:hAnsi="Times New Roman" w:cs="Times New Roman"/>
          <w:sz w:val="24"/>
          <w:szCs w:val="24"/>
        </w:rPr>
        <w:tab/>
      </w:r>
      <w:r w:rsidRPr="00E903AC">
        <w:rPr>
          <w:rFonts w:ascii="Times New Roman" w:hAnsi="Times New Roman" w:cs="Times New Roman"/>
          <w:sz w:val="24"/>
          <w:szCs w:val="24"/>
        </w:rPr>
        <w:t>Gift of his goods and chattels to Master Thomas Gytburghall, clerk(q.v.),</w:t>
      </w:r>
    </w:p>
    <w:p w14:paraId="06FA7157" w14:textId="77777777" w:rsidR="00407BD9" w:rsidRPr="00E903AC" w:rsidRDefault="00407BD9" w:rsidP="00407BD9">
      <w:pPr>
        <w:pStyle w:val="NoSpacing"/>
        <w:ind w:left="720" w:firstLine="720"/>
        <w:rPr>
          <w:rFonts w:ascii="Times New Roman" w:hAnsi="Times New Roman" w:cs="Times New Roman"/>
          <w:sz w:val="24"/>
          <w:szCs w:val="24"/>
        </w:rPr>
      </w:pPr>
      <w:r w:rsidRPr="00E903AC">
        <w:rPr>
          <w:rFonts w:ascii="Times New Roman" w:hAnsi="Times New Roman" w:cs="Times New Roman"/>
          <w:sz w:val="24"/>
          <w:szCs w:val="24"/>
        </w:rPr>
        <w:t>William Godwyk, chaplain(q.v.), and Thomas Pierson of London,</w:t>
      </w:r>
    </w:p>
    <w:p w14:paraId="50DACBF4" w14:textId="77777777" w:rsidR="00407BD9" w:rsidRPr="00E903AC" w:rsidRDefault="00407BD9" w:rsidP="00407BD9">
      <w:pPr>
        <w:pStyle w:val="NoSpacing"/>
        <w:ind w:left="720" w:firstLine="720"/>
        <w:rPr>
          <w:rFonts w:ascii="Times New Roman" w:hAnsi="Times New Roman" w:cs="Times New Roman"/>
          <w:sz w:val="24"/>
          <w:szCs w:val="24"/>
        </w:rPr>
      </w:pPr>
      <w:r w:rsidRPr="00E903AC">
        <w:rPr>
          <w:rFonts w:ascii="Times New Roman" w:hAnsi="Times New Roman" w:cs="Times New Roman"/>
          <w:sz w:val="24"/>
          <w:szCs w:val="24"/>
        </w:rPr>
        <w:t>fishmonger(q.v.).</w:t>
      </w:r>
    </w:p>
    <w:p w14:paraId="74CF3611" w14:textId="77777777" w:rsidR="00407BD9" w:rsidRPr="00E903AC" w:rsidRDefault="00407BD9" w:rsidP="00407BD9">
      <w:pPr>
        <w:pStyle w:val="NoSpacing"/>
        <w:ind w:left="720" w:firstLine="720"/>
        <w:rPr>
          <w:rFonts w:ascii="Times New Roman" w:hAnsi="Times New Roman" w:cs="Times New Roman"/>
          <w:sz w:val="24"/>
          <w:szCs w:val="24"/>
        </w:rPr>
      </w:pPr>
      <w:r w:rsidRPr="00E903AC">
        <w:rPr>
          <w:rFonts w:ascii="Times New Roman" w:hAnsi="Times New Roman" w:cs="Times New Roman"/>
          <w:sz w:val="24"/>
          <w:szCs w:val="24"/>
        </w:rPr>
        <w:t>(“Calendar of Plea and Memoranda Rolls 1458-1482”, ed. Philip E. Jones,</w:t>
      </w:r>
    </w:p>
    <w:p w14:paraId="3D813AE8" w14:textId="021FD2E4" w:rsidR="00407BD9" w:rsidRPr="00407BD9" w:rsidRDefault="00407BD9" w:rsidP="00407BD9">
      <w:pPr>
        <w:pStyle w:val="NoSpacing"/>
        <w:ind w:left="720" w:firstLine="720"/>
        <w:rPr>
          <w:rFonts w:ascii="Times New Roman" w:hAnsi="Times New Roman" w:cs="Times New Roman"/>
          <w:sz w:val="24"/>
          <w:szCs w:val="24"/>
        </w:rPr>
      </w:pPr>
      <w:r w:rsidRPr="00E903AC">
        <w:rPr>
          <w:rFonts w:ascii="Times New Roman" w:hAnsi="Times New Roman" w:cs="Times New Roman"/>
          <w:sz w:val="24"/>
          <w:szCs w:val="24"/>
        </w:rPr>
        <w:t>Pub. Cambridge University Press, 1961, p.151)</w:t>
      </w:r>
    </w:p>
    <w:p w14:paraId="4B4DCD21" w14:textId="42C7C849" w:rsidR="00882B61" w:rsidRDefault="00882B61" w:rsidP="00882B61">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1459-60</w:t>
      </w:r>
      <w:r>
        <w:rPr>
          <w:rFonts w:ascii="Times New Roman" w:eastAsia="Times New Roman" w:hAnsi="Times New Roman" w:cs="Times New Roman"/>
          <w:sz w:val="24"/>
          <w:szCs w:val="24"/>
        </w:rPr>
        <w:tab/>
        <w:t xml:space="preserve">He was Master of the Cutlers’ Company.  </w:t>
      </w:r>
    </w:p>
    <w:p w14:paraId="055B773C" w14:textId="307EF53C" w:rsidR="00407BD9" w:rsidRDefault="00407BD9" w:rsidP="00407BD9">
      <w:pPr>
        <w:pStyle w:val="NoSpacing"/>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p.195)</w:t>
      </w:r>
    </w:p>
    <w:p w14:paraId="48BBE054" w14:textId="77777777" w:rsidR="0079261B" w:rsidRDefault="0079261B" w:rsidP="0079261B">
      <w:pPr>
        <w:pStyle w:val="NoSpacing"/>
        <w:rPr>
          <w:rFonts w:ascii="Times New Roman" w:hAnsi="Times New Roman" w:cs="Times New Roman"/>
          <w:sz w:val="24"/>
          <w:szCs w:val="24"/>
        </w:rPr>
      </w:pPr>
      <w:r>
        <w:rPr>
          <w:rFonts w:ascii="Times New Roman" w:hAnsi="Times New Roman" w:cs="Times New Roman"/>
          <w:sz w:val="24"/>
          <w:szCs w:val="24"/>
        </w:rPr>
        <w:tab/>
        <w:t>1460</w:t>
      </w:r>
      <w:r>
        <w:rPr>
          <w:rFonts w:ascii="Times New Roman" w:hAnsi="Times New Roman" w:cs="Times New Roman"/>
          <w:sz w:val="24"/>
          <w:szCs w:val="24"/>
        </w:rPr>
        <w:tab/>
        <w:t>Thomas Clement(q.v.) brought a plaint of debt against him.</w:t>
      </w:r>
    </w:p>
    <w:p w14:paraId="1192D32B" w14:textId="542FA0A2" w:rsidR="0079261B" w:rsidRDefault="0079261B" w:rsidP="0079261B">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hyperlink r:id="rId6" w:history="1">
        <w:r w:rsidRPr="00D056DA">
          <w:rPr>
            <w:rStyle w:val="Hyperlink"/>
            <w:rFonts w:ascii="Times New Roman" w:hAnsi="Times New Roman" w:cs="Times New Roman"/>
            <w:sz w:val="24"/>
            <w:szCs w:val="24"/>
          </w:rPr>
          <w:t>https://waalt.uh.edu/index.php/IDXCP40no799</w:t>
        </w:r>
      </w:hyperlink>
      <w:r>
        <w:rPr>
          <w:rFonts w:ascii="Times New Roman" w:hAnsi="Times New Roman" w:cs="Times New Roman"/>
          <w:sz w:val="24"/>
          <w:szCs w:val="24"/>
        </w:rPr>
        <w:t xml:space="preserve"> )</w:t>
      </w:r>
    </w:p>
    <w:p w14:paraId="423249FB" w14:textId="24D84BF9" w:rsidR="00CD0310" w:rsidRDefault="00CD0310" w:rsidP="0079261B">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1473-4</w:t>
      </w:r>
      <w:r>
        <w:rPr>
          <w:rFonts w:ascii="Times New Roman" w:eastAsia="Times New Roman" w:hAnsi="Times New Roman" w:cs="Times New Roman"/>
          <w:sz w:val="24"/>
          <w:szCs w:val="24"/>
        </w:rPr>
        <w:tab/>
        <w:t>The Cutlers’ Company sent him meat to his home after the Christmas feast.</w:t>
      </w:r>
    </w:p>
    <w:p w14:paraId="18E7513F" w14:textId="5BB90C4A" w:rsidR="00CD0310" w:rsidRPr="00CD0310" w:rsidRDefault="00CD0310" w:rsidP="00CD0310">
      <w:pPr>
        <w:pStyle w:val="NoSpacing"/>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p.176)</w:t>
      </w:r>
    </w:p>
    <w:p w14:paraId="6E2D92F5" w14:textId="56F3E33D" w:rsidR="00882B61" w:rsidRDefault="00882B61" w:rsidP="00882B61">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 Feb.1473</w:t>
      </w:r>
      <w:r>
        <w:rPr>
          <w:rFonts w:ascii="Times New Roman" w:eastAsia="Times New Roman" w:hAnsi="Times New Roman" w:cs="Times New Roman"/>
          <w:sz w:val="24"/>
          <w:szCs w:val="24"/>
        </w:rPr>
        <w:tab/>
        <w:t xml:space="preserve">He made his Will.   </w:t>
      </w:r>
      <w:r w:rsidR="00CD0310">
        <w:rPr>
          <w:rFonts w:ascii="Times New Roman" w:eastAsia="Times New Roman" w:hAnsi="Times New Roman" w:cs="Times New Roman"/>
          <w:sz w:val="24"/>
          <w:szCs w:val="24"/>
        </w:rPr>
        <w:t>[The year might be 1474]</w:t>
      </w:r>
    </w:p>
    <w:p w14:paraId="32D0452B" w14:textId="7A44A9A2" w:rsidR="0079261B" w:rsidRDefault="0079261B" w:rsidP="0079261B">
      <w:pPr>
        <w:pStyle w:val="NoSpacing"/>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p.195)</w:t>
      </w:r>
    </w:p>
    <w:p w14:paraId="4280D1E2" w14:textId="2A400D64" w:rsidR="00882B61" w:rsidRDefault="00882B61" w:rsidP="00882B61">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26 Feb.</w:t>
      </w:r>
      <w:r>
        <w:rPr>
          <w:rFonts w:ascii="Times New Roman" w:eastAsia="Times New Roman" w:hAnsi="Times New Roman" w:cs="Times New Roman"/>
          <w:sz w:val="24"/>
          <w:szCs w:val="24"/>
        </w:rPr>
        <w:tab/>
        <w:t>Probate of his Will.   (ibid.)</w:t>
      </w:r>
    </w:p>
    <w:p w14:paraId="2CD2C133" w14:textId="2C4A8557" w:rsidR="00130DC3" w:rsidRDefault="00130DC3" w:rsidP="00882B61">
      <w:pPr>
        <w:pStyle w:val="NoSpacing"/>
        <w:rPr>
          <w:rFonts w:ascii="Times New Roman" w:eastAsia="Times New Roman" w:hAnsi="Times New Roman" w:cs="Times New Roman"/>
          <w:sz w:val="24"/>
          <w:szCs w:val="24"/>
        </w:rPr>
      </w:pPr>
    </w:p>
    <w:p w14:paraId="41EA1CD8" w14:textId="4D6153D3" w:rsidR="00130DC3" w:rsidRDefault="00130DC3" w:rsidP="00882B61">
      <w:pPr>
        <w:pStyle w:val="NoSpacing"/>
        <w:rPr>
          <w:rFonts w:ascii="Times New Roman" w:eastAsia="Times New Roman" w:hAnsi="Times New Roman" w:cs="Times New Roman"/>
          <w:sz w:val="24"/>
          <w:szCs w:val="24"/>
        </w:rPr>
      </w:pPr>
    </w:p>
    <w:p w14:paraId="29D998D3" w14:textId="26961481" w:rsidR="00130DC3" w:rsidRPr="00130DC3" w:rsidRDefault="00130DC3" w:rsidP="00882B61">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Executors:   Richard Arnold(q.v.) and others.   (ibid.)</w:t>
      </w:r>
    </w:p>
    <w:p w14:paraId="2B88FA7C" w14:textId="342277CF" w:rsidR="00407BD9" w:rsidRDefault="00407BD9" w:rsidP="000D6110">
      <w:pPr>
        <w:pStyle w:val="NoSpacing"/>
        <w:rPr>
          <w:rFonts w:ascii="Times New Roman" w:hAnsi="Times New Roman" w:cs="Times New Roman"/>
          <w:sz w:val="24"/>
          <w:szCs w:val="24"/>
        </w:rPr>
      </w:pPr>
    </w:p>
    <w:p w14:paraId="73AE8616" w14:textId="7DC24BFF" w:rsidR="00CD0310" w:rsidRDefault="00CD0310" w:rsidP="000D6110">
      <w:pPr>
        <w:pStyle w:val="NoSpacing"/>
        <w:rPr>
          <w:rFonts w:ascii="Times New Roman" w:hAnsi="Times New Roman" w:cs="Times New Roman"/>
          <w:sz w:val="24"/>
          <w:szCs w:val="24"/>
        </w:rPr>
      </w:pPr>
    </w:p>
    <w:p w14:paraId="23F25628" w14:textId="21EA6AFA" w:rsidR="00210961" w:rsidRDefault="00210961" w:rsidP="000D6110">
      <w:pPr>
        <w:pStyle w:val="NoSpacing"/>
        <w:rPr>
          <w:rFonts w:ascii="Times New Roman" w:hAnsi="Times New Roman" w:cs="Times New Roman"/>
          <w:sz w:val="24"/>
          <w:szCs w:val="24"/>
        </w:rPr>
      </w:pPr>
      <w:r>
        <w:rPr>
          <w:rFonts w:ascii="Times New Roman" w:hAnsi="Times New Roman" w:cs="Times New Roman"/>
          <w:sz w:val="24"/>
          <w:szCs w:val="24"/>
        </w:rPr>
        <w:t>10 January 2023</w:t>
      </w:r>
    </w:p>
    <w:p w14:paraId="3916BDAE" w14:textId="1CD3ED1F" w:rsidR="00AE5D1C" w:rsidRDefault="00AE5D1C" w:rsidP="000D6110">
      <w:pPr>
        <w:pStyle w:val="NoSpacing"/>
        <w:rPr>
          <w:rFonts w:ascii="Times New Roman" w:hAnsi="Times New Roman" w:cs="Times New Roman"/>
          <w:sz w:val="24"/>
          <w:szCs w:val="24"/>
        </w:rPr>
      </w:pPr>
      <w:r>
        <w:rPr>
          <w:rFonts w:ascii="Times New Roman" w:hAnsi="Times New Roman" w:cs="Times New Roman"/>
          <w:sz w:val="24"/>
          <w:szCs w:val="24"/>
        </w:rPr>
        <w:t>11 January 2023</w:t>
      </w:r>
    </w:p>
    <w:p w14:paraId="483F4B79"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013C4" w14:textId="77777777" w:rsidR="000D6110" w:rsidRDefault="000D6110" w:rsidP="009139A6">
      <w:r>
        <w:separator/>
      </w:r>
    </w:p>
  </w:endnote>
  <w:endnote w:type="continuationSeparator" w:id="0">
    <w:p w14:paraId="43D50F94" w14:textId="77777777" w:rsidR="000D6110" w:rsidRDefault="000D6110"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B2176"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8C60C"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25830"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F4EA7" w14:textId="77777777" w:rsidR="000D6110" w:rsidRDefault="000D6110" w:rsidP="009139A6">
      <w:r>
        <w:separator/>
      </w:r>
    </w:p>
  </w:footnote>
  <w:footnote w:type="continuationSeparator" w:id="0">
    <w:p w14:paraId="2DF9F013" w14:textId="77777777" w:rsidR="000D6110" w:rsidRDefault="000D6110"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68EB8"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8496514"/>
      <w:docPartObj>
        <w:docPartGallery w:val="Page Numbers (Top of Page)"/>
        <w:docPartUnique/>
      </w:docPartObj>
    </w:sdtPr>
    <w:sdtEndPr>
      <w:rPr>
        <w:noProof/>
      </w:rPr>
    </w:sdtEndPr>
    <w:sdtContent>
      <w:p w14:paraId="017331F6" w14:textId="16BC872B" w:rsidR="002412D3" w:rsidRDefault="002412D3">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43B5B08E"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67A75"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110"/>
    <w:rsid w:val="000666E0"/>
    <w:rsid w:val="000D6110"/>
    <w:rsid w:val="00130DC3"/>
    <w:rsid w:val="00210961"/>
    <w:rsid w:val="002412D3"/>
    <w:rsid w:val="002510B7"/>
    <w:rsid w:val="00407BD9"/>
    <w:rsid w:val="005C130B"/>
    <w:rsid w:val="00600E02"/>
    <w:rsid w:val="0079261B"/>
    <w:rsid w:val="00826F5C"/>
    <w:rsid w:val="00882B61"/>
    <w:rsid w:val="009139A6"/>
    <w:rsid w:val="009448BB"/>
    <w:rsid w:val="00A3176C"/>
    <w:rsid w:val="00AE5D1C"/>
    <w:rsid w:val="00AE65F8"/>
    <w:rsid w:val="00BA00AB"/>
    <w:rsid w:val="00CB4ED9"/>
    <w:rsid w:val="00CD0310"/>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922A3"/>
  <w15:chartTrackingRefBased/>
  <w15:docId w15:val="{9EB21F88-D3FD-49E6-B4A4-26D4B3F8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 w:type="character" w:styleId="Hyperlink">
    <w:name w:val="Hyperlink"/>
    <w:basedOn w:val="DefaultParagraphFont"/>
    <w:uiPriority w:val="99"/>
    <w:unhideWhenUsed/>
    <w:rsid w:val="0079261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aalt.uh.edu/index.php/IDXCP40no799"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25</TotalTime>
  <Pages>2</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9</cp:revision>
  <cp:lastPrinted>2022-10-22T11:17:00Z</cp:lastPrinted>
  <dcterms:created xsi:type="dcterms:W3CDTF">2022-03-27T06:47:00Z</dcterms:created>
  <dcterms:modified xsi:type="dcterms:W3CDTF">2023-01-11T16:39:00Z</dcterms:modified>
</cp:coreProperties>
</file>